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CF0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 Medical Assisting Lab IV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3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722D8D" w:rsidRDefault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types of drapes used in the medical office and what are their specific use?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0D04C9" w:rsidP="000D04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purpose of understanding the different types and materials, lengths and whether a needle is swaged or not when considering suture use.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0D04C9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purpose of why it is important to know what materials are used and lot and expiration dates for supplies, for documentation purposes. Why do I want or need to document lot and expiration for packing material, lidocaine, formalin ECT?</w:t>
      </w:r>
      <w:bookmarkStart w:id="0" w:name="_GoBack"/>
      <w:bookmarkEnd w:id="0"/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physicians use local anesthetics that contain epinephrine, what effect does the patient feel and when is it NOT appropriate to use lidocaine with epi?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What conditions are necessary for absorbable sutures to be effective?</w:t>
      </w: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it important to expect all surgical instrumentation and when is it inspected?</w:t>
      </w:r>
    </w:p>
    <w:p w:rsidR="00722D8D" w:rsidRPr="00722D8D" w:rsidRDefault="00722D8D" w:rsidP="00722D8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Default="00722D8D" w:rsidP="00722D8D">
      <w:pPr>
        <w:rPr>
          <w:rFonts w:ascii="Times New Roman" w:hAnsi="Times New Roman" w:cs="Times New Roman"/>
          <w:sz w:val="24"/>
          <w:szCs w:val="24"/>
        </w:rPr>
      </w:pPr>
    </w:p>
    <w:p w:rsidR="00722D8D" w:rsidRPr="00722D8D" w:rsidRDefault="00722D8D" w:rsidP="00722D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are suture material sized and what suture would be used for a facial laceration and which one for a knee scope closure?</w:t>
      </w:r>
    </w:p>
    <w:sectPr w:rsidR="00722D8D" w:rsidRPr="00722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379E2"/>
    <w:multiLevelType w:val="hybridMultilevel"/>
    <w:tmpl w:val="5C7A2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8D"/>
    <w:rsid w:val="000D04C9"/>
    <w:rsid w:val="00722D8D"/>
    <w:rsid w:val="00E6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F2882-E021-4846-A557-44BD5516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2D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BFEAE359</Template>
  <TotalTime>1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M. Curtis</cp:lastModifiedBy>
  <cp:revision>2</cp:revision>
  <dcterms:created xsi:type="dcterms:W3CDTF">2020-07-28T15:00:00Z</dcterms:created>
  <dcterms:modified xsi:type="dcterms:W3CDTF">2020-07-28T15:00:00Z</dcterms:modified>
</cp:coreProperties>
</file>